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17DAF" w14:textId="35526975" w:rsidR="00BA00AB" w:rsidRDefault="00B333F6" w:rsidP="00B333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SHOTTON</w:t>
      </w:r>
      <w:r>
        <w:rPr>
          <w:rFonts w:ascii="Times New Roman" w:hAnsi="Times New Roman" w:cs="Times New Roman"/>
          <w:sz w:val="24"/>
          <w:szCs w:val="24"/>
        </w:rPr>
        <w:t xml:space="preserve">      (d.1478)</w:t>
      </w:r>
    </w:p>
    <w:p w14:paraId="35A476DC" w14:textId="1FEC3DAB" w:rsidR="00B333F6" w:rsidRDefault="00B333F6" w:rsidP="00B333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Beverley.</w:t>
      </w:r>
    </w:p>
    <w:p w14:paraId="45068750" w14:textId="2681D8C3" w:rsidR="00B333F6" w:rsidRDefault="00B333F6" w:rsidP="00B333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657C5E" w14:textId="7660FF95" w:rsidR="00B333F6" w:rsidRDefault="00B333F6" w:rsidP="00B333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39E461" w14:textId="7935A407" w:rsidR="00B333F6" w:rsidRDefault="00B333F6" w:rsidP="00B333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Mar.1478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p.150)</w:t>
      </w:r>
    </w:p>
    <w:p w14:paraId="19E29AAE" w14:textId="1799EDB8" w:rsidR="00B333F6" w:rsidRDefault="00B333F6" w:rsidP="00B333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</w:t>
      </w:r>
      <w:r>
        <w:rPr>
          <w:rFonts w:ascii="Times New Roman" w:hAnsi="Times New Roman" w:cs="Times New Roman"/>
          <w:sz w:val="24"/>
          <w:szCs w:val="24"/>
        </w:rPr>
        <w:tab/>
        <w:t>Probate of his Will.  (ibid.)</w:t>
      </w:r>
    </w:p>
    <w:p w14:paraId="07417880" w14:textId="75B87301" w:rsidR="00B333F6" w:rsidRDefault="00B333F6" w:rsidP="00B333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20E985" w14:textId="49AB6C68" w:rsidR="00B333F6" w:rsidRDefault="00B333F6" w:rsidP="00B333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6AAA7F" w14:textId="66D0CC52" w:rsidR="00B333F6" w:rsidRPr="00B333F6" w:rsidRDefault="00B333F6" w:rsidP="00B333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July 2022</w:t>
      </w:r>
    </w:p>
    <w:sectPr w:rsidR="00B333F6" w:rsidRPr="00B333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B1A9E" w14:textId="77777777" w:rsidR="00B333F6" w:rsidRDefault="00B333F6" w:rsidP="009139A6">
      <w:r>
        <w:separator/>
      </w:r>
    </w:p>
  </w:endnote>
  <w:endnote w:type="continuationSeparator" w:id="0">
    <w:p w14:paraId="384CBFC9" w14:textId="77777777" w:rsidR="00B333F6" w:rsidRDefault="00B333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965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900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05D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F7D77" w14:textId="77777777" w:rsidR="00B333F6" w:rsidRDefault="00B333F6" w:rsidP="009139A6">
      <w:r>
        <w:separator/>
      </w:r>
    </w:p>
  </w:footnote>
  <w:footnote w:type="continuationSeparator" w:id="0">
    <w:p w14:paraId="47D74892" w14:textId="77777777" w:rsidR="00B333F6" w:rsidRDefault="00B333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E00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E7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E4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3F6"/>
    <w:rsid w:val="000666E0"/>
    <w:rsid w:val="002510B7"/>
    <w:rsid w:val="005C130B"/>
    <w:rsid w:val="00826F5C"/>
    <w:rsid w:val="009139A6"/>
    <w:rsid w:val="009448BB"/>
    <w:rsid w:val="00A3176C"/>
    <w:rsid w:val="00AE65F8"/>
    <w:rsid w:val="00B333F6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8717"/>
  <w15:chartTrackingRefBased/>
  <w15:docId w15:val="{F116E160-1EDE-44D9-A688-D4DB7485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2022-07-28T18:51:00Z</dcterms:created>
  <dcterms:modified xsi:type="dcterms:W3CDTF">2022-07-28T18:53:00Z</dcterms:modified>
</cp:coreProperties>
</file>